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2F2917BF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65CA8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74146A8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165CA8">
        <w:rPr>
          <w:rFonts w:ascii="Corbel" w:hAnsi="Corbel"/>
          <w:sz w:val="20"/>
          <w:szCs w:val="20"/>
        </w:rPr>
        <w:t>202</w:t>
      </w:r>
      <w:r w:rsidR="00D35BDB">
        <w:rPr>
          <w:rFonts w:ascii="Corbel" w:hAnsi="Corbel"/>
          <w:sz w:val="20"/>
          <w:szCs w:val="20"/>
        </w:rPr>
        <w:t>7</w:t>
      </w:r>
      <w:r w:rsidR="00165CA8">
        <w:rPr>
          <w:rFonts w:ascii="Corbel" w:hAnsi="Corbel"/>
          <w:sz w:val="20"/>
          <w:szCs w:val="20"/>
        </w:rPr>
        <w:t>-202</w:t>
      </w:r>
      <w:r w:rsidR="00D35BDB">
        <w:rPr>
          <w:rFonts w:ascii="Corbel" w:hAnsi="Corbel"/>
          <w:sz w:val="20"/>
          <w:szCs w:val="20"/>
        </w:rPr>
        <w:t>8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20DBE1A4" w:rsidR="0085747A" w:rsidRPr="003335A8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Zarządzanie ryzykiem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183C0333" w:rsidR="0085747A" w:rsidRPr="00927F2A" w:rsidRDefault="00571BDB" w:rsidP="00927F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GB"/>
              </w:rPr>
            </w:pPr>
            <w:r w:rsidRPr="00571BDB">
              <w:rPr>
                <w:rFonts w:cs="Calibri"/>
                <w:color w:val="000000"/>
              </w:rPr>
              <w:t>FiR/I/RP/C-1.9a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00B30A61" w:rsidR="0085747A" w:rsidRPr="00B169DF" w:rsidRDefault="00486E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6E6C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8D242BC" w:rsidR="0085747A" w:rsidRPr="00B169DF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58C49A8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539717F7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5ECD4519" w:rsidR="0085747A" w:rsidRPr="00B169DF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571BDB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00826C2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2E94F6D7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5F7F113B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5B20197C" w:rsidR="00015B8F" w:rsidRPr="00B169DF" w:rsidRDefault="00105C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24A9A86E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DF3CF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641746" w14:textId="6FDDAEAB" w:rsidR="00165CA8" w:rsidRPr="00B169DF" w:rsidRDefault="00165CA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6D7C79DC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2B49768A" w:rsidR="0085747A" w:rsidRPr="00B169DF" w:rsidRDefault="00927F2A" w:rsidP="00A019C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pojęć i problemów z zakresu podstaw zarządzania, teorii przedsiębiorstwa, ekonomii i organizacji przedsiębiorstwa.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7F2A" w:rsidRPr="00B169DF" w14:paraId="7FF9FB98" w14:textId="77777777" w:rsidTr="00F47C27">
        <w:tc>
          <w:tcPr>
            <w:tcW w:w="851" w:type="dxa"/>
            <w:vAlign w:val="center"/>
          </w:tcPr>
          <w:p w14:paraId="690DF5F8" w14:textId="77777777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0D1B134" w14:textId="0259BD05" w:rsidR="00927F2A" w:rsidRPr="00927F2A" w:rsidRDefault="00927F2A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7F2A">
              <w:rPr>
                <w:rFonts w:ascii="Corbel" w:hAnsi="Corbel"/>
                <w:b w:val="0"/>
                <w:sz w:val="24"/>
                <w:szCs w:val="24"/>
              </w:rPr>
              <w:t>Zrozumienie istoty ryzyka w działalności organizacji</w:t>
            </w:r>
          </w:p>
        </w:tc>
      </w:tr>
      <w:tr w:rsidR="00927F2A" w:rsidRPr="00B169DF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169DF" w:rsidRDefault="00927F2A" w:rsidP="00927F2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07145D11" w:rsidR="00927F2A" w:rsidRPr="00927F2A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7F2A">
              <w:rPr>
                <w:rFonts w:ascii="Corbel" w:hAnsi="Corbel"/>
                <w:b w:val="0"/>
                <w:sz w:val="24"/>
                <w:szCs w:val="24"/>
              </w:rPr>
              <w:t>Poznanie metod i narzędzi identyfikacji i oceny ryzyka</w:t>
            </w:r>
          </w:p>
        </w:tc>
      </w:tr>
      <w:tr w:rsidR="00927F2A" w:rsidRPr="00B169DF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3190DD6" w14:textId="79958427" w:rsidR="00927F2A" w:rsidRPr="00927F2A" w:rsidRDefault="00927F2A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>umiejętności wdrażania strategii zarządzania ryzykiem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 xml:space="preserve"> opracowania planów reagowania na ryzyko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połączonego z u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>miejętnoś</w:t>
            </w:r>
            <w:r>
              <w:rPr>
                <w:rFonts w:ascii="Corbel" w:hAnsi="Corbel"/>
                <w:b w:val="0"/>
                <w:sz w:val="24"/>
                <w:szCs w:val="24"/>
              </w:rPr>
              <w:t>cią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 xml:space="preserve"> wyboru instrumentów zarządzania ryzykiem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300B45" w:rsidRPr="00B169DF" w14:paraId="3CCC5FCA" w14:textId="77777777" w:rsidTr="004F4947">
        <w:tc>
          <w:tcPr>
            <w:tcW w:w="1701" w:type="dxa"/>
            <w:vAlign w:val="center"/>
          </w:tcPr>
          <w:p w14:paraId="77765D9E" w14:textId="77777777" w:rsidR="00300B45" w:rsidRPr="00B169DF" w:rsidRDefault="00300B45" w:rsidP="004F49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2F26DA6" w14:textId="77777777" w:rsidR="00300B45" w:rsidRPr="00B169DF" w:rsidRDefault="00300B45" w:rsidP="004F49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965431B" w14:textId="77777777" w:rsidR="00300B45" w:rsidRPr="00B169DF" w:rsidRDefault="00300B45" w:rsidP="004F49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00B45" w:rsidRPr="00B169DF" w14:paraId="544DDCE5" w14:textId="77777777" w:rsidTr="004F4947">
        <w:tc>
          <w:tcPr>
            <w:tcW w:w="1701" w:type="dxa"/>
          </w:tcPr>
          <w:p w14:paraId="0783A154" w14:textId="77777777" w:rsidR="00300B45" w:rsidRPr="00B169DF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FD0B7EE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>Identyfikuje strukturę gospodarczą, instytucje i podmioty realnej sfery gospodarczej i systemu finansowego ich funkcje w systemie społeczno-ekonomicznym oraz metody analizy i zarządzania różnymi rodzajami ryzyka</w:t>
            </w:r>
          </w:p>
        </w:tc>
        <w:tc>
          <w:tcPr>
            <w:tcW w:w="1873" w:type="dxa"/>
          </w:tcPr>
          <w:p w14:paraId="652D09F0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K_W02 </w:t>
            </w:r>
          </w:p>
          <w:p w14:paraId="0BE32C49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>K_W07</w:t>
            </w:r>
          </w:p>
          <w:p w14:paraId="252695CF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/>
                <w:b w:val="0"/>
                <w:bCs/>
              </w:rPr>
              <w:t>K_W09</w:t>
            </w:r>
          </w:p>
        </w:tc>
      </w:tr>
      <w:tr w:rsidR="00300B45" w:rsidRPr="00B169DF" w14:paraId="1F0CC325" w14:textId="77777777" w:rsidTr="004F4947">
        <w:tc>
          <w:tcPr>
            <w:tcW w:w="1701" w:type="dxa"/>
          </w:tcPr>
          <w:p w14:paraId="4A202DF5" w14:textId="77777777" w:rsidR="00300B45" w:rsidRPr="00B169DF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F8FF801" w14:textId="77777777" w:rsidR="00300B45" w:rsidRPr="00A37BEC" w:rsidRDefault="00300B45" w:rsidP="004F4947">
            <w:pPr>
              <w:pStyle w:val="Default"/>
              <w:rPr>
                <w:rFonts w:ascii="Corbel" w:hAnsi="Corbel" w:cstheme="minorHAnsi"/>
                <w:bCs/>
              </w:rPr>
            </w:pPr>
            <w:r w:rsidRPr="00A37BEC">
              <w:rPr>
                <w:rFonts w:ascii="Corbel" w:hAnsi="Corbel" w:cstheme="minorHAnsi"/>
                <w:bCs/>
              </w:rPr>
              <w:t xml:space="preserve">Zna zasady tworzenia i rozwoju form indywidualnej przedsiębiorczości wykorzystując wiedzę z </w:t>
            </w:r>
          </w:p>
          <w:p w14:paraId="612A1CB2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zakresu zarządzania </w:t>
            </w:r>
          </w:p>
        </w:tc>
        <w:tc>
          <w:tcPr>
            <w:tcW w:w="1873" w:type="dxa"/>
          </w:tcPr>
          <w:p w14:paraId="279BCCCE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/>
                <w:b w:val="0"/>
                <w:bCs/>
              </w:rPr>
              <w:t>K_W15</w:t>
            </w:r>
          </w:p>
        </w:tc>
      </w:tr>
      <w:tr w:rsidR="00300B45" w:rsidRPr="00B169DF" w14:paraId="558E7CCC" w14:textId="77777777" w:rsidTr="004F4947">
        <w:tc>
          <w:tcPr>
            <w:tcW w:w="1701" w:type="dxa"/>
          </w:tcPr>
          <w:p w14:paraId="47A720C8" w14:textId="77777777" w:rsidR="00300B45" w:rsidRPr="00B169DF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1A1774A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>Potrafi wykorzystywać techniki informacyjno-komunikacyjne jako narzędzia wspomagające w zakresie analizy, identyfikacji i oceny ryzyka</w:t>
            </w:r>
          </w:p>
        </w:tc>
        <w:tc>
          <w:tcPr>
            <w:tcW w:w="1873" w:type="dxa"/>
          </w:tcPr>
          <w:p w14:paraId="5A6A3B88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K_U08 </w:t>
            </w:r>
          </w:p>
          <w:p w14:paraId="387AAEBE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/>
                <w:b w:val="0"/>
                <w:bCs/>
              </w:rPr>
              <w:t>K_U11</w:t>
            </w:r>
          </w:p>
        </w:tc>
      </w:tr>
      <w:tr w:rsidR="00300B45" w:rsidRPr="00B169DF" w14:paraId="59B8E1D0" w14:textId="77777777" w:rsidTr="004F4947">
        <w:tc>
          <w:tcPr>
            <w:tcW w:w="1701" w:type="dxa"/>
          </w:tcPr>
          <w:p w14:paraId="56568CC7" w14:textId="77777777" w:rsidR="00300B45" w:rsidRPr="00B169DF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16392FF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>Potrafi samodzielnie analizować zjawiska rynkowe w kontekście ryzyka i prezent</w:t>
            </w:r>
            <w:r>
              <w:rPr>
                <w:rFonts w:ascii="Corbel" w:hAnsi="Corbel" w:cstheme="minorHAnsi"/>
                <w:b w:val="0"/>
                <w:bCs/>
                <w:smallCaps w:val="0"/>
              </w:rPr>
              <w:t>uje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aktywn</w:t>
            </w:r>
            <w:r>
              <w:rPr>
                <w:rFonts w:ascii="Corbel" w:hAnsi="Corbel" w:cstheme="minorHAnsi"/>
                <w:b w:val="0"/>
                <w:bCs/>
                <w:smallCaps w:val="0"/>
              </w:rPr>
              <w:t>ą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postawy wobec zmieniających się uwarunkowań społeczno-ekonomicznych </w:t>
            </w:r>
          </w:p>
        </w:tc>
        <w:tc>
          <w:tcPr>
            <w:tcW w:w="1873" w:type="dxa"/>
          </w:tcPr>
          <w:p w14:paraId="740B1F45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K_U13 </w:t>
            </w:r>
          </w:p>
          <w:p w14:paraId="69BB83B7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>K_K03</w:t>
            </w:r>
          </w:p>
        </w:tc>
      </w:tr>
      <w:tr w:rsidR="00300B45" w:rsidRPr="00B169DF" w14:paraId="67BCC04E" w14:textId="77777777" w:rsidTr="004F4947">
        <w:tc>
          <w:tcPr>
            <w:tcW w:w="1701" w:type="dxa"/>
          </w:tcPr>
          <w:p w14:paraId="24BBDCB4" w14:textId="77777777" w:rsidR="00300B45" w:rsidRPr="00B169DF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560EADB2" w14:textId="73DC7F74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>Przestrzega zasad</w:t>
            </w:r>
            <w:r>
              <w:rPr>
                <w:rFonts w:ascii="Corbel" w:hAnsi="Corbel" w:cstheme="minorHAnsi"/>
                <w:b w:val="0"/>
                <w:bCs/>
                <w:smallCaps w:val="0"/>
              </w:rPr>
              <w:t>y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etyki zawodowej oraz identyfik</w:t>
            </w:r>
            <w:r>
              <w:rPr>
                <w:rFonts w:ascii="Corbel" w:hAnsi="Corbel" w:cstheme="minorHAnsi"/>
                <w:b w:val="0"/>
                <w:bCs/>
                <w:smallCaps w:val="0"/>
              </w:rPr>
              <w:t>uje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i rozstrzyga dylemat</w:t>
            </w:r>
            <w:r>
              <w:rPr>
                <w:rFonts w:ascii="Corbel" w:hAnsi="Corbel" w:cstheme="minorHAnsi"/>
                <w:b w:val="0"/>
                <w:bCs/>
                <w:smallCaps w:val="0"/>
              </w:rPr>
              <w:t>y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związan</w:t>
            </w:r>
            <w:r>
              <w:rPr>
                <w:rFonts w:ascii="Corbel" w:hAnsi="Corbel" w:cstheme="minorHAnsi"/>
                <w:b w:val="0"/>
                <w:bCs/>
                <w:smallCaps w:val="0"/>
              </w:rPr>
              <w:t>e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z obiektywną oceną zjawisk gospodarczych i ich społecznych konsekwencji </w:t>
            </w:r>
          </w:p>
        </w:tc>
        <w:tc>
          <w:tcPr>
            <w:tcW w:w="1873" w:type="dxa"/>
          </w:tcPr>
          <w:p w14:paraId="0C2A6A5F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K_K05 </w:t>
            </w:r>
          </w:p>
          <w:p w14:paraId="523F76C8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>K_K06</w:t>
            </w: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0DBA3766" w14:textId="00A914E9" w:rsidR="00D675B3" w:rsidRPr="00815172" w:rsidRDefault="00D675B3" w:rsidP="00927F2A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7F2A" w:rsidRPr="00B169DF" w14:paraId="570F332F" w14:textId="77777777" w:rsidTr="00923D7D">
        <w:tc>
          <w:tcPr>
            <w:tcW w:w="9639" w:type="dxa"/>
          </w:tcPr>
          <w:p w14:paraId="7C6558DE" w14:textId="389BD577" w:rsidR="00927F2A" w:rsidRPr="00815172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Charakterystyka ryzyka, typologia i kwantyfikacja ryzyka</w:t>
            </w:r>
          </w:p>
        </w:tc>
      </w:tr>
      <w:tr w:rsidR="00927F2A" w:rsidRPr="00B169DF" w14:paraId="1160F87F" w14:textId="77777777" w:rsidTr="00923D7D">
        <w:tc>
          <w:tcPr>
            <w:tcW w:w="9639" w:type="dxa"/>
          </w:tcPr>
          <w:p w14:paraId="6D0C713C" w14:textId="5029D09D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Źródła ryzyka w organizacji – wewnętrzne i zewnętrzne</w:t>
            </w:r>
          </w:p>
        </w:tc>
      </w:tr>
      <w:tr w:rsidR="00927F2A" w:rsidRPr="00B169DF" w14:paraId="56CB7DA1" w14:textId="77777777" w:rsidTr="00923D7D">
        <w:tc>
          <w:tcPr>
            <w:tcW w:w="9639" w:type="dxa"/>
          </w:tcPr>
          <w:p w14:paraId="60091084" w14:textId="579F75FC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Analiza ryzyka w organizacji – ujęcie interdyscyplinarne</w:t>
            </w:r>
          </w:p>
        </w:tc>
      </w:tr>
      <w:tr w:rsidR="00927F2A" w:rsidRPr="00B169DF" w14:paraId="1559CEBC" w14:textId="77777777" w:rsidTr="00923D7D">
        <w:tc>
          <w:tcPr>
            <w:tcW w:w="9639" w:type="dxa"/>
          </w:tcPr>
          <w:p w14:paraId="50778C9A" w14:textId="315CAD28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lastRenderedPageBreak/>
              <w:t>Zarządzanie ryzykiem w organizacji (fazy, identyfikacja zdarzeń, ocena ryzyka, sterowanie ryzykiem, kontrolowanie ryzyka)</w:t>
            </w:r>
          </w:p>
        </w:tc>
      </w:tr>
      <w:tr w:rsidR="00927F2A" w:rsidRPr="00B169DF" w14:paraId="59E97126" w14:textId="77777777" w:rsidTr="00923D7D">
        <w:tc>
          <w:tcPr>
            <w:tcW w:w="9639" w:type="dxa"/>
          </w:tcPr>
          <w:p w14:paraId="7CEAE1E8" w14:textId="7A1D585A" w:rsidR="00927F2A" w:rsidRPr="005B4CC8" w:rsidRDefault="00F35ED8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 xml:space="preserve">Wpływ zarządzania ryzykiem na efektywność przedsiębiorstw </w:t>
            </w:r>
          </w:p>
        </w:tc>
      </w:tr>
      <w:tr w:rsidR="00927F2A" w:rsidRPr="00B169DF" w14:paraId="66E4D2C4" w14:textId="77777777" w:rsidTr="00923D7D">
        <w:tc>
          <w:tcPr>
            <w:tcW w:w="9639" w:type="dxa"/>
          </w:tcPr>
          <w:p w14:paraId="2D63C0B6" w14:textId="52D36649" w:rsidR="00927F2A" w:rsidRPr="005B4CC8" w:rsidRDefault="00F35ED8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projektach – specyfika działalności projektowej w sektorach kreatywnych, identyfikacja, pomiar i analiza ryzyka w przedsiębiorstwach projektowych</w:t>
            </w:r>
          </w:p>
        </w:tc>
      </w:tr>
      <w:tr w:rsidR="00927F2A" w:rsidRPr="00B169DF" w14:paraId="19D987A6" w14:textId="77777777" w:rsidTr="00923D7D">
        <w:tc>
          <w:tcPr>
            <w:tcW w:w="9639" w:type="dxa"/>
          </w:tcPr>
          <w:p w14:paraId="7614DFC5" w14:textId="4935A12E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korporacyjnym</w:t>
            </w:r>
          </w:p>
        </w:tc>
      </w:tr>
      <w:tr w:rsidR="00927F2A" w:rsidRPr="00B169DF" w14:paraId="50A79BFF" w14:textId="77777777" w:rsidTr="00923D7D">
        <w:tc>
          <w:tcPr>
            <w:tcW w:w="9639" w:type="dxa"/>
          </w:tcPr>
          <w:p w14:paraId="0F2D1C69" w14:textId="491853C9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Ryzyko bankowe – klasyfikacja i pomiar ryzyka w banku, regulacje nadzorcze, kontrola wewnętrzna i zasoby informacyjne, ryzyko kredytowe</w:t>
            </w:r>
          </w:p>
        </w:tc>
      </w:tr>
      <w:tr w:rsidR="00927F2A" w:rsidRPr="00B169DF" w14:paraId="354B895A" w14:textId="77777777" w:rsidTr="00923D7D">
        <w:tc>
          <w:tcPr>
            <w:tcW w:w="9639" w:type="dxa"/>
          </w:tcPr>
          <w:p w14:paraId="23920EB9" w14:textId="2DE119BD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sektorze ubezpieczeń – rodzaje, pomiar i modele, regulacje</w:t>
            </w:r>
          </w:p>
        </w:tc>
      </w:tr>
      <w:tr w:rsidR="00927F2A" w:rsidRPr="00B169DF" w14:paraId="67D94868" w14:textId="77777777" w:rsidTr="00923D7D">
        <w:tc>
          <w:tcPr>
            <w:tcW w:w="9639" w:type="dxa"/>
          </w:tcPr>
          <w:p w14:paraId="6E846310" w14:textId="15BBB7B1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JST – rodzaje, pomiar, sterowanie, regulacje i dobre praktyki</w:t>
            </w:r>
          </w:p>
        </w:tc>
      </w:tr>
      <w:tr w:rsidR="00927F2A" w:rsidRPr="00B169DF" w14:paraId="40EE807D" w14:textId="77777777" w:rsidTr="00923D7D">
        <w:tc>
          <w:tcPr>
            <w:tcW w:w="9639" w:type="dxa"/>
          </w:tcPr>
          <w:p w14:paraId="7D6904EA" w14:textId="18C42270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gospodarstwie domowym</w:t>
            </w:r>
          </w:p>
        </w:tc>
      </w:tr>
      <w:tr w:rsidR="00927F2A" w:rsidRPr="00B169DF" w14:paraId="4AD2C989" w14:textId="77777777" w:rsidTr="00923D7D">
        <w:tc>
          <w:tcPr>
            <w:tcW w:w="9639" w:type="dxa"/>
          </w:tcPr>
          <w:p w14:paraId="76A248E1" w14:textId="0F3FC650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ryzykiem w logistyce</w:t>
            </w:r>
          </w:p>
        </w:tc>
      </w:tr>
      <w:tr w:rsidR="00927F2A" w:rsidRPr="00B169DF" w14:paraId="5F5B8E1F" w14:textId="77777777" w:rsidTr="00923D7D">
        <w:tc>
          <w:tcPr>
            <w:tcW w:w="9639" w:type="dxa"/>
          </w:tcPr>
          <w:p w14:paraId="10C136AF" w14:textId="43223E08" w:rsidR="00927F2A" w:rsidRPr="005B4CC8" w:rsidRDefault="00924EB5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Zarządzenie ryzykiem finansowym i inwestycyjnym w przedsiębiorstwie </w:t>
            </w:r>
          </w:p>
        </w:tc>
      </w:tr>
      <w:tr w:rsidR="00927F2A" w:rsidRPr="00B169DF" w14:paraId="2FD9131B" w14:textId="77777777" w:rsidTr="00923D7D">
        <w:tc>
          <w:tcPr>
            <w:tcW w:w="9639" w:type="dxa"/>
          </w:tcPr>
          <w:p w14:paraId="661ADE8F" w14:textId="5562A81E" w:rsidR="00927F2A" w:rsidRPr="005B4CC8" w:rsidRDefault="002E34AB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2E34AB">
              <w:rPr>
                <w:rFonts w:ascii="Corbel" w:hAnsi="Corbel"/>
                <w:sz w:val="24"/>
                <w:szCs w:val="24"/>
              </w:rPr>
              <w:t>Zarządzanie ryzykiem cyberzagrożeń w organizacji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E34AB" w:rsidRPr="00B169DF" w14:paraId="46EBD92D" w14:textId="77777777" w:rsidTr="00923D7D">
        <w:tc>
          <w:tcPr>
            <w:tcW w:w="9639" w:type="dxa"/>
          </w:tcPr>
          <w:p w14:paraId="10206C6A" w14:textId="44D86229" w:rsidR="002E34AB" w:rsidRPr="005B4CC8" w:rsidRDefault="002E34AB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Modele dyskryminacyjne i logitowe w prognozowaniu ryzyka bankructwa</w:t>
            </w: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455D54F5" w:rsidR="00927F2A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1F43FD">
        <w:rPr>
          <w:rFonts w:ascii="Corbel" w:hAnsi="Corbel"/>
          <w:b w:val="0"/>
          <w:smallCaps w:val="0"/>
          <w:szCs w:val="24"/>
        </w:rPr>
        <w:t>yskusja moderowan</w:t>
      </w:r>
      <w:r>
        <w:rPr>
          <w:rFonts w:ascii="Corbel" w:hAnsi="Corbel"/>
          <w:b w:val="0"/>
          <w:smallCaps w:val="0"/>
          <w:szCs w:val="24"/>
        </w:rPr>
        <w:t>a z wykorzystaniem prezentacji multimedialnej</w:t>
      </w:r>
      <w:r w:rsidRPr="001F43FD">
        <w:rPr>
          <w:rFonts w:ascii="Corbel" w:hAnsi="Corbel"/>
          <w:b w:val="0"/>
          <w:smallCaps w:val="0"/>
          <w:szCs w:val="24"/>
        </w:rPr>
        <w:t>, analiza studium przypadku, praca zespołowa na zajęciach</w:t>
      </w:r>
      <w:r>
        <w:rPr>
          <w:rFonts w:ascii="Corbel" w:hAnsi="Corbel"/>
          <w:szCs w:val="24"/>
        </w:rPr>
        <w:t>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A86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42F070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4E4338D1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47EB4CEF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6732AF" w14:textId="3D43486B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50FCFEF6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48E168AE" w14:textId="593DF34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37BEC" w:rsidRPr="00B169DF" w14:paraId="431D25AB" w14:textId="77777777" w:rsidTr="00C05F44">
        <w:tc>
          <w:tcPr>
            <w:tcW w:w="1985" w:type="dxa"/>
          </w:tcPr>
          <w:p w14:paraId="085EF3C3" w14:textId="72C4B037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3DBA28E7" w14:textId="56984D4B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9BFEE13" w14:textId="38AA0245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37BEC" w:rsidRPr="00B169DF" w14:paraId="47998248" w14:textId="77777777" w:rsidTr="00C05F44">
        <w:tc>
          <w:tcPr>
            <w:tcW w:w="1985" w:type="dxa"/>
          </w:tcPr>
          <w:p w14:paraId="0E6A1817" w14:textId="3766EBF0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172AD6DE" w14:textId="6B2E850E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181B214" w14:textId="6D25DBFE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FDE95D" w14:textId="5CDE1B11" w:rsidR="00923D7D" w:rsidRPr="00B169DF" w:rsidRDefault="00180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 xml:space="preserve">z kolokwium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uczestnictwo w pracach zespołowych.</w:t>
            </w:r>
          </w:p>
          <w:p w14:paraId="44EE603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1572165C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2928E767" w:rsidR="00C61DC5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0513E82E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205B87A5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B73D8E" w:rsidRPr="00B169DF" w14:paraId="2D2F9796" w14:textId="77777777" w:rsidTr="00165CA8">
        <w:trPr>
          <w:trHeight w:val="397"/>
        </w:trPr>
        <w:tc>
          <w:tcPr>
            <w:tcW w:w="8789" w:type="dxa"/>
          </w:tcPr>
          <w:p w14:paraId="0C6C5ABE" w14:textId="77777777" w:rsidR="00B73D8E" w:rsidRPr="001F43FD" w:rsidRDefault="00B73D8E" w:rsidP="00B73D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17199B" w14:textId="4489EF68" w:rsidR="00B73D8E" w:rsidRPr="00B73D8E" w:rsidRDefault="00B73D8E" w:rsidP="00B73D8E">
            <w:pPr>
              <w:pStyle w:val="Punktygwne"/>
              <w:numPr>
                <w:ilvl w:val="0"/>
                <w:numId w:val="16"/>
              </w:numPr>
              <w:spacing w:before="0" w:after="0"/>
              <w:ind w:left="465"/>
              <w:rPr>
                <w:rFonts w:ascii="Corbel" w:hAnsi="Corbel"/>
                <w:b w:val="0"/>
                <w:smallCaps w:val="0"/>
                <w:szCs w:val="24"/>
              </w:rPr>
            </w:pPr>
            <w:r w:rsidRPr="00B73D8E">
              <w:rPr>
                <w:rFonts w:ascii="Corbel" w:hAnsi="Corbel"/>
                <w:b w:val="0"/>
                <w:smallCaps w:val="0"/>
                <w:szCs w:val="24"/>
              </w:rPr>
              <w:t>Thompson C.,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73D8E">
              <w:rPr>
                <w:rFonts w:ascii="Corbel" w:hAnsi="Corbel"/>
                <w:b w:val="0"/>
                <w:smallCaps w:val="0"/>
                <w:szCs w:val="24"/>
              </w:rPr>
              <w:t>Hopkin P.,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73D8E">
              <w:rPr>
                <w:rFonts w:ascii="Corbel" w:hAnsi="Corbel"/>
                <w:b w:val="0"/>
                <w:smallCaps w:val="0"/>
                <w:szCs w:val="24"/>
              </w:rPr>
              <w:t>Podstawy zarządzania ryzykiem: jak wdrażać efektywne systemy zarządzania ryzykiem w przedsiębiorstwie, Grupa Wydawnicza Helion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2024</w:t>
            </w:r>
          </w:p>
          <w:p w14:paraId="43A51506" w14:textId="7A8E9661" w:rsidR="000A16EF" w:rsidRPr="000A16EF" w:rsidRDefault="00B73D8E" w:rsidP="000A16EF">
            <w:pPr>
              <w:pStyle w:val="Punktygwne"/>
              <w:numPr>
                <w:ilvl w:val="0"/>
                <w:numId w:val="1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Noga B., Noga M., Zarzadzanie ryzykiem w procesie podejmowania decyzji ekonomicznych przez organizacje, Cedewu, Warszawa</w:t>
            </w:r>
            <w:r w:rsidR="00935C07">
              <w:rPr>
                <w:rFonts w:ascii="Corbel" w:hAnsi="Corbel"/>
                <w:b w:val="0"/>
                <w:smallCaps w:val="0"/>
                <w:szCs w:val="24"/>
              </w:rPr>
              <w:t>, 2024</w:t>
            </w:r>
          </w:p>
        </w:tc>
      </w:tr>
      <w:tr w:rsidR="00B73D8E" w:rsidRPr="00D35BDB" w14:paraId="7A036FC6" w14:textId="77777777" w:rsidTr="00165CA8">
        <w:trPr>
          <w:trHeight w:val="397"/>
        </w:trPr>
        <w:tc>
          <w:tcPr>
            <w:tcW w:w="8789" w:type="dxa"/>
          </w:tcPr>
          <w:p w14:paraId="0FD22DE6" w14:textId="77777777" w:rsidR="00B73D8E" w:rsidRPr="001F43FD" w:rsidRDefault="00B73D8E" w:rsidP="00B73D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3C7AF73" w14:textId="05251476" w:rsidR="00B73D8E" w:rsidRPr="00B73D8E" w:rsidRDefault="00B73D8E" w:rsidP="00B73D8E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ajuga, K.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Zarządzanie ryzykiem. PWN, Warszawa</w:t>
            </w:r>
            <w:r w:rsidR="00935C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35C07"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</w:t>
            </w:r>
            <w:r w:rsidR="00935C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</w:t>
            </w:r>
          </w:p>
          <w:p w14:paraId="1BE90DB5" w14:textId="32D97B4C" w:rsidR="00B73D8E" w:rsidRDefault="00B73D8E" w:rsidP="00B73D8E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Woźniak J., Zarządzanie ryzykiem w sektorach kreatywnych, Cedewu, Warszawa</w:t>
            </w:r>
            <w:r w:rsidR="00935C07">
              <w:rPr>
                <w:rFonts w:ascii="Corbel" w:hAnsi="Corbel"/>
                <w:b w:val="0"/>
                <w:smallCaps w:val="0"/>
                <w:szCs w:val="24"/>
              </w:rPr>
              <w:t>, 2019</w:t>
            </w:r>
          </w:p>
          <w:p w14:paraId="21ADAE5C" w14:textId="5E261F1A" w:rsidR="00B73D8E" w:rsidRPr="00B73D8E" w:rsidRDefault="00B73D8E" w:rsidP="00B73D8E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Dybka S., Cyran K.,Determinants Of Innovation In The Banking Sector - Customer's Perspectiv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e, </w:t>
            </w: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Modern Management Review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2023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Vol. 28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</w:p>
        </w:tc>
      </w:tr>
    </w:tbl>
    <w:p w14:paraId="70E3F7A3" w14:textId="77777777" w:rsidR="0085747A" w:rsidRPr="00B73D8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4A01A07" w14:textId="77777777" w:rsidR="0085747A" w:rsidRPr="00B73D8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35149" w14:textId="77777777" w:rsidR="004524CB" w:rsidRDefault="004524CB" w:rsidP="00C16ABF">
      <w:pPr>
        <w:spacing w:after="0" w:line="240" w:lineRule="auto"/>
      </w:pPr>
      <w:r>
        <w:separator/>
      </w:r>
    </w:p>
  </w:endnote>
  <w:endnote w:type="continuationSeparator" w:id="0">
    <w:p w14:paraId="33E0BF89" w14:textId="77777777" w:rsidR="004524CB" w:rsidRDefault="004524C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BAE79" w14:textId="77777777" w:rsidR="004524CB" w:rsidRDefault="004524CB" w:rsidP="00C16ABF">
      <w:pPr>
        <w:spacing w:after="0" w:line="240" w:lineRule="auto"/>
      </w:pPr>
      <w:r>
        <w:separator/>
      </w:r>
    </w:p>
  </w:footnote>
  <w:footnote w:type="continuationSeparator" w:id="0">
    <w:p w14:paraId="5F48F180" w14:textId="77777777" w:rsidR="004524CB" w:rsidRDefault="004524CB" w:rsidP="00C16ABF">
      <w:pPr>
        <w:spacing w:after="0" w:line="240" w:lineRule="auto"/>
      </w:pPr>
      <w:r>
        <w:continuationSeparator/>
      </w:r>
    </w:p>
  </w:footnote>
  <w:footnote w:id="1">
    <w:p w14:paraId="4F2A4E85" w14:textId="77777777" w:rsidR="00300B45" w:rsidRDefault="00300B45" w:rsidP="00300B4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3"/>
  </w:num>
  <w:num w:numId="2" w16cid:durableId="1383334329">
    <w:abstractNumId w:val="13"/>
  </w:num>
  <w:num w:numId="3" w16cid:durableId="882133078">
    <w:abstractNumId w:val="0"/>
  </w:num>
  <w:num w:numId="4" w16cid:durableId="515844600">
    <w:abstractNumId w:val="4"/>
  </w:num>
  <w:num w:numId="5" w16cid:durableId="1660382090">
    <w:abstractNumId w:val="16"/>
  </w:num>
  <w:num w:numId="6" w16cid:durableId="531303586">
    <w:abstractNumId w:val="10"/>
  </w:num>
  <w:num w:numId="7" w16cid:durableId="1719933270">
    <w:abstractNumId w:val="5"/>
  </w:num>
  <w:num w:numId="8" w16cid:durableId="1149441867">
    <w:abstractNumId w:val="6"/>
  </w:num>
  <w:num w:numId="9" w16cid:durableId="2123569823">
    <w:abstractNumId w:val="15"/>
  </w:num>
  <w:num w:numId="10" w16cid:durableId="1479031333">
    <w:abstractNumId w:val="2"/>
  </w:num>
  <w:num w:numId="11" w16cid:durableId="1198278739">
    <w:abstractNumId w:val="14"/>
  </w:num>
  <w:num w:numId="12" w16cid:durableId="508714428">
    <w:abstractNumId w:val="11"/>
  </w:num>
  <w:num w:numId="13" w16cid:durableId="167867757">
    <w:abstractNumId w:val="8"/>
  </w:num>
  <w:num w:numId="14" w16cid:durableId="1686831592">
    <w:abstractNumId w:val="1"/>
  </w:num>
  <w:num w:numId="15" w16cid:durableId="1022515764">
    <w:abstractNumId w:val="12"/>
  </w:num>
  <w:num w:numId="16" w16cid:durableId="788277222">
    <w:abstractNumId w:val="17"/>
  </w:num>
  <w:num w:numId="17" w16cid:durableId="1128089895">
    <w:abstractNumId w:val="9"/>
  </w:num>
  <w:num w:numId="18" w16cid:durableId="130904443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C9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CA8"/>
    <w:rsid w:val="00166A03"/>
    <w:rsid w:val="001718A7"/>
    <w:rsid w:val="001737CF"/>
    <w:rsid w:val="00176083"/>
    <w:rsid w:val="00177F09"/>
    <w:rsid w:val="001802B5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5E4F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4AB"/>
    <w:rsid w:val="002F02A3"/>
    <w:rsid w:val="002F4ABE"/>
    <w:rsid w:val="00300B45"/>
    <w:rsid w:val="003018BA"/>
    <w:rsid w:val="00301ACE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24CB"/>
    <w:rsid w:val="00461EFC"/>
    <w:rsid w:val="004652C2"/>
    <w:rsid w:val="004706D1"/>
    <w:rsid w:val="00471326"/>
    <w:rsid w:val="00473898"/>
    <w:rsid w:val="0047598D"/>
    <w:rsid w:val="004840FD"/>
    <w:rsid w:val="00486E6C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4676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71BDB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9454F"/>
    <w:rsid w:val="007A4022"/>
    <w:rsid w:val="007A6E6E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449B3"/>
    <w:rsid w:val="008552A2"/>
    <w:rsid w:val="0085747A"/>
    <w:rsid w:val="00877A62"/>
    <w:rsid w:val="00884922"/>
    <w:rsid w:val="00885F64"/>
    <w:rsid w:val="008917F9"/>
    <w:rsid w:val="008A45F7"/>
    <w:rsid w:val="008B679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EB5"/>
    <w:rsid w:val="00927F2A"/>
    <w:rsid w:val="00935C07"/>
    <w:rsid w:val="009508DF"/>
    <w:rsid w:val="00950DAC"/>
    <w:rsid w:val="00954A07"/>
    <w:rsid w:val="0099702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4F03"/>
    <w:rsid w:val="009F6F5E"/>
    <w:rsid w:val="00A00ECC"/>
    <w:rsid w:val="00A019C6"/>
    <w:rsid w:val="00A155EE"/>
    <w:rsid w:val="00A2245B"/>
    <w:rsid w:val="00A30110"/>
    <w:rsid w:val="00A36899"/>
    <w:rsid w:val="00A371F6"/>
    <w:rsid w:val="00A37BEC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3D8E"/>
    <w:rsid w:val="00B75946"/>
    <w:rsid w:val="00B8056E"/>
    <w:rsid w:val="00B819C8"/>
    <w:rsid w:val="00B82308"/>
    <w:rsid w:val="00B90885"/>
    <w:rsid w:val="00B917C6"/>
    <w:rsid w:val="00BB520A"/>
    <w:rsid w:val="00BB7357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5BDB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C117A"/>
    <w:rsid w:val="00DE09C0"/>
    <w:rsid w:val="00DE4A14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5ED8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62</TotalTime>
  <Pages>1</Pages>
  <Words>950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21</cp:revision>
  <cp:lastPrinted>2019-02-06T12:12:00Z</cp:lastPrinted>
  <dcterms:created xsi:type="dcterms:W3CDTF">2025-05-30T09:26:00Z</dcterms:created>
  <dcterms:modified xsi:type="dcterms:W3CDTF">2025-10-28T10:02:00Z</dcterms:modified>
</cp:coreProperties>
</file>